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9627E" w14:textId="64B80C6C" w:rsidR="00690ADD" w:rsidRDefault="00690ADD" w:rsidP="00690AD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527531123"/>
      <w:bookmarkStart w:id="2" w:name="_GoBack"/>
      <w:bookmarkEnd w:id="2"/>
      <w:r>
        <w:rPr>
          <w:rFonts w:cs="Arial"/>
          <w:b/>
          <w:sz w:val="24"/>
          <w:szCs w:val="24"/>
        </w:rPr>
        <w:t>3GPP TSG-RAN Meeting #8</w:t>
      </w:r>
      <w:r w:rsidR="00A26F35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DB455D" w:rsidRPr="00DB455D">
        <w:rPr>
          <w:rFonts w:cs="Arial"/>
          <w:b/>
          <w:sz w:val="24"/>
          <w:szCs w:val="24"/>
        </w:rPr>
        <w:t>RP-182255</w:t>
      </w:r>
    </w:p>
    <w:p w14:paraId="3C2915DD" w14:textId="23B997A9" w:rsidR="006A45BA" w:rsidRPr="009E2721" w:rsidRDefault="00A26F35" w:rsidP="0033027D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>Sorrento</w:t>
      </w:r>
      <w:r w:rsidR="006A2DCA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Italy</w:t>
      </w:r>
      <w:r w:rsidR="00690ADD" w:rsidRPr="00690ADD">
        <w:rPr>
          <w:rFonts w:cs="Arial"/>
          <w:b/>
          <w:sz w:val="24"/>
          <w:szCs w:val="24"/>
        </w:rPr>
        <w:t xml:space="preserve">, </w:t>
      </w:r>
      <w:r w:rsidR="006A2DCA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0</w:t>
      </w:r>
      <w:r w:rsidR="00690ADD" w:rsidRPr="00690ADD">
        <w:rPr>
          <w:rFonts w:cs="Arial"/>
          <w:b/>
          <w:sz w:val="24"/>
          <w:szCs w:val="24"/>
        </w:rPr>
        <w:t xml:space="preserve"> – 1</w:t>
      </w:r>
      <w:r>
        <w:rPr>
          <w:rFonts w:cs="Arial"/>
          <w:b/>
          <w:sz w:val="24"/>
          <w:szCs w:val="24"/>
        </w:rPr>
        <w:t>3</w:t>
      </w:r>
      <w:r w:rsidR="00690ADD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Dece</w:t>
      </w:r>
      <w:r w:rsidR="006A2DCA">
        <w:rPr>
          <w:rFonts w:cs="Arial"/>
          <w:b/>
          <w:sz w:val="24"/>
          <w:szCs w:val="24"/>
        </w:rPr>
        <w:t>m</w:t>
      </w:r>
      <w:r w:rsidR="00690ADD" w:rsidRPr="00690ADD">
        <w:rPr>
          <w:rFonts w:cs="Arial"/>
          <w:b/>
          <w:sz w:val="24"/>
          <w:szCs w:val="24"/>
        </w:rPr>
        <w:t>ber 2018</w:t>
      </w:r>
      <w:bookmarkEnd w:id="0"/>
      <w:r w:rsidR="0033027D" w:rsidRPr="0033027D">
        <w:rPr>
          <w:b/>
          <w:noProof/>
          <w:sz w:val="24"/>
        </w:rPr>
        <w:tab/>
      </w:r>
      <w:bookmarkEnd w:id="1"/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6075E" w:rsidRPr="00C6075E">
        <w:rPr>
          <w:rFonts w:eastAsia="Batang" w:cs="Arial"/>
          <w:sz w:val="18"/>
          <w:szCs w:val="18"/>
          <w:lang w:eastAsia="zh-CN"/>
        </w:rPr>
        <w:t>RP-</w:t>
      </w:r>
      <w:r w:rsidR="00690ADD" w:rsidRPr="00C6075E">
        <w:rPr>
          <w:rFonts w:eastAsia="Batang" w:cs="Arial"/>
          <w:sz w:val="18"/>
          <w:szCs w:val="18"/>
          <w:lang w:eastAsia="zh-CN"/>
        </w:rPr>
        <w:t>18</w:t>
      </w:r>
      <w:r w:rsidR="00690ADD">
        <w:rPr>
          <w:rFonts w:eastAsia="Batang" w:cs="Arial"/>
          <w:sz w:val="18"/>
          <w:szCs w:val="18"/>
          <w:lang w:eastAsia="zh-CN"/>
        </w:rPr>
        <w:t>1548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21FBF5E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r w:rsidR="00FB60A7">
        <w:rPr>
          <w:rFonts w:ascii="Arial" w:eastAsia="Batang" w:hAnsi="Arial"/>
          <w:b/>
          <w:lang w:eastAsia="zh-CN"/>
        </w:rPr>
        <w:t>5</w:t>
      </w:r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r w:rsidR="00000758" w:rsidRPr="00000758">
              <w:t>xDL/yUL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DF56B9" w:rsidRPr="00DF56B9" w:rsidRDefault="00DF56B9" w:rsidP="00DF56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DF56B9" w:rsidRP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Shao Zhe,</w:t>
            </w:r>
          </w:p>
          <w:p w14:paraId="3C29167C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DF56B9" w:rsidRPr="00DF56B9" w:rsidRDefault="00DD26B3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DF56B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77777777" w:rsidR="00DF56B9" w:rsidRPr="00DF56B9" w:rsidRDefault="007C36B7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0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DF56B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DF56B9" w:rsidRPr="009E2721" w:rsidRDefault="00DD26B3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8A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DF56B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DF56B9" w:rsidRPr="00DF56B9" w:rsidRDefault="00DF56B9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DF56B9" w:rsidRPr="009E2721" w:rsidRDefault="00DD26B3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DF56B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77777777" w:rsidR="00DF56B9" w:rsidRPr="00DF56B9" w:rsidRDefault="007C36B7" w:rsidP="00DF56B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95" w14:textId="77777777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DF56B9" w:rsidRPr="00DF56B9" w:rsidRDefault="00DF56B9" w:rsidP="00DF56B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DF56B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</w:t>
            </w:r>
            <w:r w:rsidR="00E8597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</w:tcPr>
          <w:p w14:paraId="3C29169B" w14:textId="77777777" w:rsidR="00DF56B9" w:rsidRP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77777777"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9D" w14:textId="77777777" w:rsidR="00DF56B9" w:rsidRPr="009E2721" w:rsidRDefault="00DD26B3" w:rsidP="00DF56B9">
            <w:pPr>
              <w:pStyle w:val="TAL"/>
              <w:rPr>
                <w:rFonts w:cs="Arial"/>
              </w:rPr>
            </w:pPr>
            <w:hyperlink r:id="rId15" w:history="1">
              <w:r w:rsidR="00DF56B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DF56B9" w:rsidRDefault="00DF56B9" w:rsidP="00DF56B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A0" w14:textId="77777777"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55973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55973" w:rsidRPr="004F61B1" w:rsidRDefault="00C55973" w:rsidP="00C559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55973" w:rsidRDefault="00C55973" w:rsidP="00C55973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55973" w:rsidRDefault="00C55973" w:rsidP="00C5597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55973" w:rsidRPr="002C46DF" w:rsidRDefault="00C55973" w:rsidP="00C5597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55973" w:rsidRPr="002C46DF" w:rsidRDefault="00C55973" w:rsidP="00C5597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55973" w:rsidRPr="00816F51" w:rsidRDefault="00C55973" w:rsidP="00C5597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</w:t>
            </w:r>
            <w:r w:rsidR="00816F51" w:rsidRPr="00816F51">
              <w:rPr>
                <w:rFonts w:cs="Arial"/>
                <w:sz w:val="16"/>
                <w:szCs w:val="16"/>
                <w:lang w:val="sv-SE"/>
              </w:rPr>
              <w:t>, Sam</w:t>
            </w:r>
            <w:r w:rsidR="00816F51"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18F0CEF5" w:rsidR="00C55973" w:rsidRPr="00DF56B9" w:rsidRDefault="00C55973" w:rsidP="00C55973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69405F20" w14:textId="65AEA700" w:rsidR="00C55973" w:rsidRPr="004F61B1" w:rsidRDefault="00C55973" w:rsidP="00C5597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 w:rsidR="00E85974"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55973" w:rsidRPr="004F61B1" w:rsidRDefault="00C55973" w:rsidP="00C5597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 w:rsidR="00E85974"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55973" w:rsidRPr="00DF56B9" w:rsidRDefault="00C55973" w:rsidP="00C5597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55973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55973" w:rsidRPr="004F61B1" w:rsidRDefault="00C55973" w:rsidP="00C559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55973" w:rsidRDefault="00C55973" w:rsidP="00C55973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55973" w:rsidRDefault="00C55973" w:rsidP="00C5597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</w:t>
            </w:r>
            <w:r w:rsidR="00443DAE">
              <w:rPr>
                <w:rFonts w:cs="Arial"/>
                <w:sz w:val="16"/>
                <w:szCs w:val="16"/>
              </w:rPr>
              <w:t>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55973" w:rsidRPr="002C46DF" w:rsidRDefault="00C55973" w:rsidP="00C5597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55973" w:rsidRPr="002C46DF" w:rsidRDefault="00C55973" w:rsidP="00C5597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55973" w:rsidRPr="00816F51" w:rsidRDefault="00C55973" w:rsidP="00C55973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</w:t>
            </w:r>
            <w:r w:rsidR="00816F51" w:rsidRPr="00816F51">
              <w:rPr>
                <w:rFonts w:cs="Arial"/>
                <w:sz w:val="16"/>
                <w:szCs w:val="16"/>
                <w:lang w:val="sv-SE"/>
              </w:rPr>
              <w:t>, Sam</w:t>
            </w:r>
            <w:r w:rsidR="00816F51"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1137C0FF" w:rsidR="00C55973" w:rsidRPr="00DF56B9" w:rsidRDefault="00C55973" w:rsidP="00C55973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22F3A492" w14:textId="5A153E00" w:rsidR="00C55973" w:rsidRPr="004F61B1" w:rsidRDefault="00C55973" w:rsidP="00C5597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 w:rsidR="00E85974">
              <w:rPr>
                <w:rFonts w:cs="Arial"/>
                <w:sz w:val="16"/>
                <w:szCs w:val="16"/>
              </w:rPr>
              <w:t>-</w:t>
            </w:r>
            <w:r w:rsidR="00E85974" w:rsidRPr="004F61B1">
              <w:rPr>
                <w:rFonts w:cs="Arial"/>
                <w:sz w:val="16"/>
                <w:szCs w:val="16"/>
              </w:rPr>
              <w:t xml:space="preserve"> </w:t>
            </w:r>
            <w:r w:rsidR="00E85974"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55973" w:rsidRPr="004F61B1" w:rsidRDefault="00C55973" w:rsidP="00C55973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 w:rsidR="00E85974"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55973" w:rsidRPr="00DF56B9" w:rsidRDefault="00C55973" w:rsidP="00C5597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3C2916A2" w14:textId="77777777" w:rsidR="00755797" w:rsidRDefault="00755797" w:rsidP="00755797">
      <w:pPr>
        <w:pStyle w:val="Caption"/>
        <w:keepNext/>
        <w:rPr>
          <w:sz w:val="28"/>
        </w:rPr>
      </w:pPr>
    </w:p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F56B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</w:t>
            </w:r>
            <w:r w:rsidR="00E8597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</w:tcPr>
          <w:p w14:paraId="3C2916B6" w14:textId="77777777" w:rsidR="00DF56B9" w:rsidRP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77777777" w:rsidR="00DF56B9" w:rsidRDefault="00DF56B9" w:rsidP="00DF56B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B8" w14:textId="77777777" w:rsidR="00DF56B9" w:rsidRPr="00DF56B9" w:rsidRDefault="00DD26B3" w:rsidP="00DF56B9">
            <w:pPr>
              <w:pStyle w:val="TAL"/>
              <w:rPr>
                <w:rFonts w:cs="Arial"/>
              </w:rPr>
            </w:pPr>
            <w:hyperlink r:id="rId16" w:history="1">
              <w:r w:rsidR="00DF56B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BB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DF56B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DF56B9" w:rsidRDefault="00DF56B9" w:rsidP="00DF56B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</w:t>
            </w:r>
            <w:r w:rsidR="00E85974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77777777" w:rsidR="00DF56B9" w:rsidRPr="000D6DF3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DF56B9" w:rsidRPr="000D6DF3" w:rsidRDefault="00DD26B3" w:rsidP="00DF56B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DF56B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77777777" w:rsidR="00DF56B9" w:rsidRDefault="00DF56B9" w:rsidP="00DF56B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DF56B9" w:rsidRPr="00DF56B9" w:rsidRDefault="00DF56B9" w:rsidP="00DF56B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0D1BD9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CE" w14:textId="77777777" w:rsidR="000D1BD9" w:rsidRPr="000D6DF3" w:rsidRDefault="00DD26B3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D1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DA" w14:textId="77777777" w:rsidR="000D1BD9" w:rsidRPr="000D6DF3" w:rsidRDefault="00DD26B3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DD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0D1BD9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0D1BD9" w:rsidRPr="000D1BD9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E4" w14:textId="77777777" w:rsidR="000D1BD9" w:rsidRPr="000D6DF3" w:rsidRDefault="00DD26B3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E7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E8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0D1BD9" w:rsidRPr="000D1BD9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EF" w14:textId="77777777" w:rsidR="000D1BD9" w:rsidRPr="000D6DF3" w:rsidRDefault="00DD26B3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F2" w14:textId="77777777" w:rsidR="000D1BD9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0D1BD9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0D1BD9" w:rsidRPr="000D6DF3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0D1BD9" w:rsidRPr="00EE7D2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</w:p>
        </w:tc>
        <w:tc>
          <w:tcPr>
            <w:tcW w:w="1842" w:type="dxa"/>
          </w:tcPr>
          <w:p w14:paraId="3C2916FA" w14:textId="77777777" w:rsidR="000D1BD9" w:rsidRPr="000D6DF3" w:rsidRDefault="00DD26B3" w:rsidP="000D1BD9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0D1BD9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0D1BD9" w:rsidRPr="000D6DF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77777777" w:rsidR="000D1BD9" w:rsidRPr="000D6DF3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3C2916FD" w14:textId="77777777" w:rsidR="000D1BD9" w:rsidRPr="00EE7D23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0D1BD9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03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HiSilicon </w:t>
            </w:r>
          </w:p>
        </w:tc>
        <w:tc>
          <w:tcPr>
            <w:tcW w:w="1440" w:type="dxa"/>
          </w:tcPr>
          <w:p w14:paraId="3C291705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06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0D1BD9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0C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0E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0F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0D1BD9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15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17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18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0D1BD9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1E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20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21" w14:textId="77777777" w:rsidR="000D1BD9" w:rsidRPr="00552DDF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0D1BD9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0D1BD9" w:rsidRPr="002163EA" w:rsidRDefault="000D1BD9" w:rsidP="000D1B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28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2A" w14:textId="77777777" w:rsidR="000D1BD9" w:rsidRPr="002163EA" w:rsidRDefault="000D1BD9" w:rsidP="000D1BD9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eastAsia="DengXian" w:hAnsi="Arial" w:cs="Arial"/>
                <w:sz w:val="16"/>
                <w:szCs w:val="16"/>
                <w:lang w:val="es-ES" w:eastAsia="zh-CN"/>
              </w:rPr>
              <w:t>new</w:t>
            </w:r>
          </w:p>
        </w:tc>
        <w:tc>
          <w:tcPr>
            <w:tcW w:w="3347" w:type="dxa"/>
          </w:tcPr>
          <w:p w14:paraId="3C29172B" w14:textId="77777777" w:rsidR="000D1BD9" w:rsidRPr="00552DDF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0D1BD9" w:rsidRPr="002163EA" w:rsidRDefault="000D1BD9" w:rsidP="000D1BD9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77777777" w:rsidR="00755797" w:rsidRDefault="00755797" w:rsidP="00755797">
      <w:pPr>
        <w:pStyle w:val="Caption"/>
        <w:keepNext/>
        <w:rPr>
          <w:sz w:val="28"/>
        </w:rPr>
      </w:pPr>
    </w:p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3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77777777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2C6C6" w14:textId="77777777" w:rsidR="00A36B89" w:rsidRDefault="00A36B89">
      <w:r>
        <w:separator/>
      </w:r>
    </w:p>
  </w:endnote>
  <w:endnote w:type="continuationSeparator" w:id="0">
    <w:p w14:paraId="53E8204E" w14:textId="77777777" w:rsidR="00A36B89" w:rsidRDefault="00A36B89">
      <w:r>
        <w:continuationSeparator/>
      </w:r>
    </w:p>
  </w:endnote>
  <w:endnote w:type="continuationNotice" w:id="1">
    <w:p w14:paraId="604DA06A" w14:textId="77777777" w:rsidR="002C3C70" w:rsidRDefault="002C3C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196F0" w14:textId="77777777" w:rsidR="00A36B89" w:rsidRDefault="00A36B89">
      <w:r>
        <w:separator/>
      </w:r>
    </w:p>
  </w:footnote>
  <w:footnote w:type="continuationSeparator" w:id="0">
    <w:p w14:paraId="0B0334EA" w14:textId="77777777" w:rsidR="00A36B89" w:rsidRDefault="00A36B89">
      <w:r>
        <w:continuationSeparator/>
      </w:r>
    </w:p>
  </w:footnote>
  <w:footnote w:type="continuationNotice" w:id="1">
    <w:p w14:paraId="5BF95C1A" w14:textId="77777777" w:rsidR="002C3C70" w:rsidRDefault="002C3C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276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1001BD"/>
    <w:rsid w:val="00102222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63EA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3C41"/>
    <w:rsid w:val="0030045C"/>
    <w:rsid w:val="003205AD"/>
    <w:rsid w:val="0033027D"/>
    <w:rsid w:val="0033412F"/>
    <w:rsid w:val="00335FB2"/>
    <w:rsid w:val="00344158"/>
    <w:rsid w:val="00380854"/>
    <w:rsid w:val="00383E51"/>
    <w:rsid w:val="0038516D"/>
    <w:rsid w:val="003869D7"/>
    <w:rsid w:val="003A1EB0"/>
    <w:rsid w:val="003C0CF7"/>
    <w:rsid w:val="003C0F14"/>
    <w:rsid w:val="003C6DA6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2B3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2FE5"/>
    <w:rsid w:val="00A4744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61BD"/>
    <w:rsid w:val="00C9330C"/>
    <w:rsid w:val="00CA0968"/>
    <w:rsid w:val="00CA168E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52C57"/>
    <w:rsid w:val="00E57E7D"/>
    <w:rsid w:val="00E72C5E"/>
    <w:rsid w:val="00E84CD8"/>
    <w:rsid w:val="00E85974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B60A7"/>
    <w:rsid w:val="00FC0804"/>
    <w:rsid w:val="00FC3B6D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per.lindell@ericsson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4294A-6504-4574-9037-473F33F25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9</Pages>
  <Words>2193</Words>
  <Characters>13828</Characters>
  <Application>Microsoft Office Word</Application>
  <DocSecurity>0</DocSecurity>
  <Lines>115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15990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12</cp:revision>
  <cp:lastPrinted>2000-02-29T10:31:00Z</cp:lastPrinted>
  <dcterms:created xsi:type="dcterms:W3CDTF">2018-11-06T09:00:00Z</dcterms:created>
  <dcterms:modified xsi:type="dcterms:W3CDTF">2018-11-30T10:54:00Z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